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1730" w:rsidRPr="00387FA0" w:rsidRDefault="00FA1730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F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730" w:rsidRPr="00387FA0" w:rsidRDefault="00FA1730">
            <w:pPr>
              <w:jc w:val="both"/>
            </w:pPr>
            <w:r w:rsidRPr="00387FA0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A1730" w:rsidRPr="00387FA0" w:rsidRDefault="00FA1730"/>
        </w:tc>
      </w:tr>
      <w:tr w:rsidR="00FA1730" w:rsidRPr="00387FA0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2150" w:type="dxa"/>
            <w:tcBorders>
              <w:top w:val="single" w:sz="4" w:space="0" w:color="000000"/>
            </w:tcBorders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1432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1433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1433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1433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831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817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</w:tcPr>
          <w:p w:rsidR="00FA1730" w:rsidRPr="00387FA0" w:rsidRDefault="00FA1730"/>
        </w:tc>
        <w:tc>
          <w:tcPr>
            <w:tcW w:w="57" w:type="dxa"/>
          </w:tcPr>
          <w:p w:rsidR="00FA1730" w:rsidRPr="00387FA0" w:rsidRDefault="00FA1730"/>
        </w:tc>
      </w:tr>
      <w:tr w:rsidR="00FA1730" w:rsidRPr="00387FA0">
        <w:trPr>
          <w:trHeight w:hRule="exact" w:val="444"/>
        </w:trPr>
        <w:tc>
          <w:tcPr>
            <w:tcW w:w="13425" w:type="dxa"/>
          </w:tcPr>
          <w:p w:rsidR="00FA1730" w:rsidRPr="00387FA0" w:rsidRDefault="00FA1730"/>
        </w:tc>
        <w:tc>
          <w:tcPr>
            <w:tcW w:w="2150" w:type="dxa"/>
            <w:shd w:val="clear" w:color="auto" w:fill="FFFFFF"/>
          </w:tcPr>
          <w:p w:rsidR="00FA1730" w:rsidRPr="00387FA0" w:rsidRDefault="00FA1730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87FA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FA1730" w:rsidRPr="00387FA0" w:rsidRDefault="00FA1730"/>
        </w:tc>
      </w:tr>
    </w:tbl>
    <w:p w:rsidR="00FA1730" w:rsidRDefault="00FA1730"/>
    <w:sectPr w:rsidR="00FA1730" w:rsidSect="00E977CA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7CA"/>
    <w:rsid w:val="00387FA0"/>
    <w:rsid w:val="004B1334"/>
    <w:rsid w:val="00BA2D80"/>
    <w:rsid w:val="00E977CA"/>
    <w:rsid w:val="00FA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7CA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2012-01-30T09:17:00Z</dcterms:created>
  <dcterms:modified xsi:type="dcterms:W3CDTF">2012-01-30T09:17:00Z</dcterms:modified>
</cp:coreProperties>
</file>